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50"/>
        <w:tblW w:w="0" w:type="auto"/>
        <w:tblLayout w:type="fixed"/>
        <w:tblLook w:val="0000" w:firstRow="0" w:lastRow="0" w:firstColumn="0" w:lastColumn="0" w:noHBand="0" w:noVBand="0"/>
      </w:tblPr>
      <w:tblGrid>
        <w:gridCol w:w="5328"/>
        <w:gridCol w:w="540"/>
        <w:gridCol w:w="1653"/>
        <w:gridCol w:w="507"/>
        <w:gridCol w:w="1980"/>
      </w:tblGrid>
      <w:tr w:rsidR="004E79CE" w:rsidTr="002B11A1">
        <w:tc>
          <w:tcPr>
            <w:tcW w:w="5328" w:type="dxa"/>
          </w:tcPr>
          <w:p w:rsidR="004E79CE" w:rsidRDefault="004E79CE" w:rsidP="002B11A1">
            <w:pPr>
              <w:spacing w:line="360" w:lineRule="auto"/>
              <w:rPr>
                <w:sz w:val="28"/>
              </w:rPr>
            </w:pPr>
          </w:p>
        </w:tc>
        <w:tc>
          <w:tcPr>
            <w:tcW w:w="4680" w:type="dxa"/>
            <w:gridSpan w:val="4"/>
          </w:tcPr>
          <w:p w:rsidR="004E79CE" w:rsidRDefault="004E79CE" w:rsidP="002B11A1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Приложение 1</w:t>
            </w:r>
          </w:p>
          <w:p w:rsidR="004E79CE" w:rsidRDefault="004E79CE" w:rsidP="002B11A1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к приказу</w:t>
            </w:r>
          </w:p>
          <w:p w:rsidR="004E79CE" w:rsidRDefault="004E79CE" w:rsidP="002B11A1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Межрайонной  инспекции Федеральной налоговой службы №6 по Республике Дагестан</w:t>
            </w:r>
          </w:p>
        </w:tc>
      </w:tr>
      <w:tr w:rsidR="004E79CE" w:rsidTr="002B11A1">
        <w:tc>
          <w:tcPr>
            <w:tcW w:w="5328" w:type="dxa"/>
          </w:tcPr>
          <w:p w:rsidR="004E79CE" w:rsidRDefault="004E79CE" w:rsidP="002B11A1">
            <w:pPr>
              <w:spacing w:line="360" w:lineRule="auto"/>
              <w:rPr>
                <w:sz w:val="28"/>
              </w:rPr>
            </w:pPr>
          </w:p>
        </w:tc>
        <w:tc>
          <w:tcPr>
            <w:tcW w:w="540" w:type="dxa"/>
            <w:vAlign w:val="bottom"/>
          </w:tcPr>
          <w:p w:rsidR="004E79CE" w:rsidRDefault="004E79CE" w:rsidP="002B11A1">
            <w:pPr>
              <w:spacing w:line="360" w:lineRule="auto"/>
              <w:rPr>
                <w:sz w:val="28"/>
                <w:lang w:val="en-US"/>
              </w:rPr>
            </w:pPr>
            <w:r>
              <w:rPr>
                <w:sz w:val="28"/>
              </w:rPr>
              <w:t>от</w:t>
            </w:r>
          </w:p>
        </w:tc>
        <w:tc>
          <w:tcPr>
            <w:tcW w:w="1653" w:type="dxa"/>
            <w:vAlign w:val="bottom"/>
          </w:tcPr>
          <w:p w:rsidR="004E79CE" w:rsidRDefault="00D914FD" w:rsidP="002B11A1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20</w:t>
            </w:r>
            <w:r w:rsidR="004E79CE">
              <w:rPr>
                <w:sz w:val="28"/>
                <w:lang w:val="en-US"/>
              </w:rPr>
              <w:t>.02.2019</w:t>
            </w:r>
          </w:p>
        </w:tc>
        <w:tc>
          <w:tcPr>
            <w:tcW w:w="507" w:type="dxa"/>
            <w:vAlign w:val="bottom"/>
          </w:tcPr>
          <w:p w:rsidR="004E79CE" w:rsidRDefault="004E79CE" w:rsidP="002B11A1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1980" w:type="dxa"/>
            <w:vAlign w:val="bottom"/>
          </w:tcPr>
          <w:p w:rsidR="004E79CE" w:rsidRDefault="004E79CE" w:rsidP="002B11A1">
            <w:pPr>
              <w:spacing w:line="360" w:lineRule="auto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02-03/</w:t>
            </w:r>
            <w:bookmarkStart w:id="0" w:name="_GoBack"/>
            <w:bookmarkEnd w:id="0"/>
          </w:p>
        </w:tc>
      </w:tr>
    </w:tbl>
    <w:p w:rsidR="004E79CE" w:rsidRDefault="004E79CE" w:rsidP="004E79CE">
      <w:pPr>
        <w:pStyle w:val="ConsNonformat"/>
        <w:widowControl/>
        <w:spacing w:line="360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E79CE" w:rsidRDefault="004E79CE" w:rsidP="004E79CE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4E79CE" w:rsidRDefault="004E79CE" w:rsidP="004E79CE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вакантных должностей гражданской службы, на замещение</w:t>
      </w:r>
    </w:p>
    <w:p w:rsidR="004E79CE" w:rsidRDefault="004E79CE" w:rsidP="004E79CE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объявлен конкурс</w:t>
      </w:r>
    </w:p>
    <w:p w:rsidR="004E79CE" w:rsidRPr="009874F1" w:rsidRDefault="004E79CE" w:rsidP="004E79CE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68"/>
        <w:gridCol w:w="5069"/>
      </w:tblGrid>
      <w:tr w:rsidR="004E79CE" w:rsidRPr="004E79CE" w:rsidTr="002B11A1">
        <w:trPr>
          <w:cantSplit/>
        </w:trPr>
        <w:tc>
          <w:tcPr>
            <w:tcW w:w="1013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4E79CE" w:rsidRPr="004E79CE" w:rsidRDefault="004E79CE" w:rsidP="002B11A1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E79CE">
              <w:rPr>
                <w:rFonts w:ascii="Times New Roman" w:hAnsi="Times New Roman" w:cs="Times New Roman"/>
                <w:sz w:val="26"/>
                <w:szCs w:val="26"/>
              </w:rPr>
              <w:t>в Межрайонной инспекции Федеральной налоговой службы №6 по Республике Дагестан:</w:t>
            </w:r>
          </w:p>
        </w:tc>
      </w:tr>
      <w:tr w:rsidR="004E79CE" w:rsidRPr="000A5BF4" w:rsidTr="002B11A1">
        <w:trPr>
          <w:cantSplit/>
          <w:trHeight w:val="483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9CE" w:rsidRPr="000A5BF4" w:rsidRDefault="004E79CE" w:rsidP="002B11A1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BF4">
              <w:rPr>
                <w:rFonts w:ascii="Times New Roman" w:hAnsi="Times New Roman" w:cs="Times New Roman"/>
                <w:sz w:val="26"/>
                <w:szCs w:val="26"/>
              </w:rPr>
              <w:t>Наименование отдела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9CE" w:rsidRPr="000A5BF4" w:rsidRDefault="004E79CE" w:rsidP="002B11A1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BF4">
              <w:rPr>
                <w:rFonts w:ascii="Times New Roman" w:hAnsi="Times New Roman" w:cs="Times New Roman"/>
                <w:sz w:val="26"/>
                <w:szCs w:val="26"/>
              </w:rPr>
              <w:t>Наименование вакантной должности</w:t>
            </w:r>
          </w:p>
        </w:tc>
      </w:tr>
      <w:tr w:rsidR="004E79CE" w:rsidRPr="000A5BF4" w:rsidTr="002B11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4E79CE" w:rsidRPr="000A5BF4" w:rsidRDefault="004E79CE" w:rsidP="002B11A1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учета и работы с налогоплательщиками</w:t>
            </w:r>
          </w:p>
        </w:tc>
        <w:tc>
          <w:tcPr>
            <w:tcW w:w="5069" w:type="dxa"/>
            <w:vAlign w:val="center"/>
          </w:tcPr>
          <w:p w:rsidR="004E79CE" w:rsidRPr="000A5BF4" w:rsidRDefault="004E79CE" w:rsidP="002B11A1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 налоговый инспектор</w:t>
            </w:r>
          </w:p>
        </w:tc>
      </w:tr>
    </w:tbl>
    <w:p w:rsidR="004E79CE" w:rsidRDefault="004E79CE" w:rsidP="004E79CE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E79CE" w:rsidRDefault="004E79CE" w:rsidP="004E79CE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4E79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9CE" w:rsidRDefault="004E79CE" w:rsidP="004E79CE">
      <w:r>
        <w:separator/>
      </w:r>
    </w:p>
  </w:endnote>
  <w:endnote w:type="continuationSeparator" w:id="0">
    <w:p w:rsidR="004E79CE" w:rsidRDefault="004E79CE" w:rsidP="004E7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9CE" w:rsidRDefault="004E79C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9CE" w:rsidRDefault="004E79C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9CE" w:rsidRDefault="004E79C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9CE" w:rsidRDefault="004E79CE" w:rsidP="004E79CE">
      <w:r>
        <w:separator/>
      </w:r>
    </w:p>
  </w:footnote>
  <w:footnote w:type="continuationSeparator" w:id="0">
    <w:p w:rsidR="004E79CE" w:rsidRDefault="004E79CE" w:rsidP="004E79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9CE" w:rsidRDefault="004E79C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9CE" w:rsidRDefault="004E79CE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9CE" w:rsidRDefault="004E79C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9CE"/>
    <w:rsid w:val="000A5BF4"/>
    <w:rsid w:val="004E79CE"/>
    <w:rsid w:val="009874F1"/>
    <w:rsid w:val="00C65117"/>
    <w:rsid w:val="00D914FD"/>
    <w:rsid w:val="00F73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4E79C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4E79CE"/>
    <w:rPr>
      <w:sz w:val="24"/>
      <w:szCs w:val="24"/>
    </w:rPr>
  </w:style>
  <w:style w:type="paragraph" w:styleId="a8">
    <w:name w:val="footer"/>
    <w:basedOn w:val="a"/>
    <w:link w:val="a9"/>
    <w:rsid w:val="004E79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E79C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4E79C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4E79CE"/>
    <w:rPr>
      <w:sz w:val="24"/>
      <w:szCs w:val="24"/>
    </w:rPr>
  </w:style>
  <w:style w:type="paragraph" w:styleId="a8">
    <w:name w:val="footer"/>
    <w:basedOn w:val="a"/>
    <w:link w:val="a9"/>
    <w:rsid w:val="004E79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E79C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dks18\REPORT\KADRY\KNK\KONKURS_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KONKURS_LIST</Template>
  <TotalTime>0</TotalTime>
  <Pages>1</Pages>
  <Words>52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creator>Саидова Зухра Биярслановна</dc:creator>
  <cp:lastModifiedBy>Саидова Зухра Биярслановна</cp:lastModifiedBy>
  <cp:revision>2</cp:revision>
  <cp:lastPrinted>2019-02-06T07:40:00Z</cp:lastPrinted>
  <dcterms:created xsi:type="dcterms:W3CDTF">2019-02-06T07:39:00Z</dcterms:created>
  <dcterms:modified xsi:type="dcterms:W3CDTF">2019-02-20T14:08:00Z</dcterms:modified>
</cp:coreProperties>
</file>